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3E4E9201" w14:textId="77777777" w:rsidR="001C6AD7" w:rsidRDefault="001C6AD7" w:rsidP="001C6AD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430-0013/2022</w:t>
      </w:r>
    </w:p>
    <w:p w14:paraId="67440C60" w14:textId="77777777" w:rsidR="001C6AD7" w:rsidRDefault="001C6AD7" w:rsidP="001C6AD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389B9AD0" w14:textId="189A16A7" w:rsidR="001C6AD7" w:rsidRDefault="001C6AD7" w:rsidP="001C6AD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B821A3">
        <w:rPr>
          <w:rFonts w:cs="Arial"/>
          <w:sz w:val="20"/>
          <w:szCs w:val="20"/>
        </w:rPr>
        <w:t>22.11</w:t>
      </w:r>
      <w:bookmarkStart w:id="0" w:name="_GoBack"/>
      <w:bookmarkEnd w:id="0"/>
      <w:r>
        <w:rPr>
          <w:rFonts w:cs="Arial"/>
          <w:sz w:val="20"/>
          <w:szCs w:val="20"/>
        </w:rPr>
        <w:t>.2022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C268EC-DB34-4C94-9977-3C0097CC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30</TotalTime>
  <Pages>1</Pages>
  <Words>105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25</cp:revision>
  <cp:lastPrinted>2016-06-20T06:30:00Z</cp:lastPrinted>
  <dcterms:created xsi:type="dcterms:W3CDTF">2018-07-24T11:47:00Z</dcterms:created>
  <dcterms:modified xsi:type="dcterms:W3CDTF">2022-11-22T08:00:00Z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